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2250F31" w:rsidR="00193115" w:rsidRPr="00973740" w:rsidRDefault="001A242F" w:rsidP="00DA5999">
            <w:r>
              <w:t>4</w:t>
            </w:r>
            <w:r w:rsidR="0041144E">
              <w:t>40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007CDFE1" w:rsidR="00193115" w:rsidRPr="0041144E" w:rsidRDefault="0041144E" w:rsidP="00DA5999">
            <w:r w:rsidRPr="0041144E">
              <w:t>Consuming “De-energised” sites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3DDB564" w:rsidR="00916C37" w:rsidRPr="0041144E" w:rsidRDefault="00F709FF" w:rsidP="00DA5999">
            <w:r w:rsidRPr="0041144E">
              <w:t>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01FB5201" w:rsidR="00916C37" w:rsidRPr="00973740" w:rsidRDefault="003B2AE7" w:rsidP="00DA5999">
            <w:r>
              <w:t xml:space="preserve">Part </w:t>
            </w:r>
            <w:r w:rsidR="00B70E53">
              <w:t>1</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98B629B" w:rsidR="00916C37" w:rsidRPr="00973740" w:rsidRDefault="00B70E53" w:rsidP="00DA5999">
            <w:r>
              <w:t>0</w:t>
            </w:r>
            <w:r w:rsidRPr="007025F0">
              <w:t>1 April 202</w:t>
            </w:r>
            <w:r w:rsidR="0041144E">
              <w:t>6</w:t>
            </w:r>
          </w:p>
        </w:tc>
      </w:tr>
      <w:tr w:rsidR="00B70E53" w:rsidRPr="00973740" w14:paraId="3C97C123" w14:textId="77777777" w:rsidTr="00DA5999">
        <w:trPr>
          <w:trHeight w:val="227"/>
        </w:trPr>
        <w:tc>
          <w:tcPr>
            <w:tcW w:w="2192" w:type="pct"/>
          </w:tcPr>
          <w:p w14:paraId="1C30CD7D" w14:textId="77777777" w:rsidR="00B70E53" w:rsidRPr="0072107A" w:rsidRDefault="00B70E53" w:rsidP="00B70E53">
            <w:r w:rsidRPr="0072107A">
              <w:t>Voting End Date:</w:t>
            </w:r>
          </w:p>
        </w:tc>
        <w:tc>
          <w:tcPr>
            <w:tcW w:w="2808" w:type="pct"/>
          </w:tcPr>
          <w:p w14:paraId="1747E7E4" w14:textId="502106BF" w:rsidR="00B70E53" w:rsidRPr="00973740" w:rsidRDefault="00B70E53" w:rsidP="00B70E53">
            <w:r>
              <w:t>1</w:t>
            </w:r>
            <w:r w:rsidR="0041144E">
              <w:t>5</w:t>
            </w:r>
            <w:r>
              <w:t xml:space="preserve"> </w:t>
            </w:r>
            <w:r w:rsidR="0041144E">
              <w:t>January</w:t>
            </w:r>
            <w:r>
              <w:t xml:space="preserve"> 202</w:t>
            </w:r>
            <w:r w:rsidR="0041144E">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793F702B" w14:textId="199528C8"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2A3B6693"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41144E">
      <w:t>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5131B"/>
    <w:rsid w:val="00275D11"/>
    <w:rsid w:val="002B61A0"/>
    <w:rsid w:val="002E12C0"/>
    <w:rsid w:val="0031153A"/>
    <w:rsid w:val="00340116"/>
    <w:rsid w:val="0034443A"/>
    <w:rsid w:val="0035712C"/>
    <w:rsid w:val="003B2AE7"/>
    <w:rsid w:val="0040580C"/>
    <w:rsid w:val="00410907"/>
    <w:rsid w:val="0041144E"/>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73ABC"/>
    <w:rsid w:val="00884177"/>
    <w:rsid w:val="008A35FA"/>
    <w:rsid w:val="008B7716"/>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14337"/>
    <w:rsid w:val="00CD0792"/>
    <w:rsid w:val="00CE12F8"/>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474451"/>
    <w:rsid w:val="0063588F"/>
    <w:rsid w:val="008052A4"/>
    <w:rsid w:val="008B7716"/>
    <w:rsid w:val="009757BD"/>
    <w:rsid w:val="00A12FE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2024-12-10T11:56:00Z</dcterms:created>
  <dcterms:modified xsi:type="dcterms:W3CDTF">2024-12-10T11:56:00Z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